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8981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SHIPTON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3A3DD85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63857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C59B8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for life the office of Reeve of the lordship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Wykkes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</w:t>
      </w:r>
    </w:p>
    <w:p w14:paraId="2BEAA1EA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Donington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Holand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63525F15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p.121)</w:t>
      </w:r>
    </w:p>
    <w:p w14:paraId="6A1687A3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E5E57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561F8D" w14:textId="77777777" w:rsidR="000A0477" w:rsidRDefault="000A0477" w:rsidP="000A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6E8C46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89EE" w14:textId="77777777" w:rsidR="000A0477" w:rsidRDefault="000A0477" w:rsidP="009139A6">
      <w:r>
        <w:separator/>
      </w:r>
    </w:p>
  </w:endnote>
  <w:endnote w:type="continuationSeparator" w:id="0">
    <w:p w14:paraId="12EA1672" w14:textId="77777777" w:rsidR="000A0477" w:rsidRDefault="000A04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5D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7F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19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FED9" w14:textId="77777777" w:rsidR="000A0477" w:rsidRDefault="000A0477" w:rsidP="009139A6">
      <w:r>
        <w:separator/>
      </w:r>
    </w:p>
  </w:footnote>
  <w:footnote w:type="continuationSeparator" w:id="0">
    <w:p w14:paraId="45DE2F26" w14:textId="77777777" w:rsidR="000A0477" w:rsidRDefault="000A04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C7D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A4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09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77"/>
    <w:rsid w:val="000666E0"/>
    <w:rsid w:val="000A047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75E78"/>
  <w15:chartTrackingRefBased/>
  <w15:docId w15:val="{9EC50446-F2FD-4DD1-87BE-170D85A0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2021-05-03T20:43:00Z</dcterms:created>
  <dcterms:modified xsi:type="dcterms:W3CDTF">2021-05-03T20:43:00Z</dcterms:modified>
</cp:coreProperties>
</file>